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A9EFC" w14:textId="77777777" w:rsidR="00486AFC" w:rsidRDefault="00486AFC" w:rsidP="00486AF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WHITE</w:t>
      </w:r>
      <w:r>
        <w:t xml:space="preserve">   </w:t>
      </w:r>
      <w:proofErr w:type="gramStart"/>
      <w:r>
        <w:t xml:space="preserve">   (</w:t>
      </w:r>
      <w:proofErr w:type="gramEnd"/>
      <w:r>
        <w:t>fl.1500)</w:t>
      </w:r>
    </w:p>
    <w:p w14:paraId="6371CD5C" w14:textId="77777777" w:rsidR="00486AFC" w:rsidRDefault="00486AFC" w:rsidP="00486AF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Milton, Kent.</w:t>
      </w:r>
    </w:p>
    <w:p w14:paraId="1FE03BE2" w14:textId="77777777" w:rsidR="00486AFC" w:rsidRDefault="00486AFC" w:rsidP="00486AF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7866116F" w14:textId="77777777" w:rsidR="00486AFC" w:rsidRDefault="00486AFC" w:rsidP="00486AF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7EB7C256" w14:textId="77777777" w:rsidR="00486AFC" w:rsidRDefault="00486AFC" w:rsidP="00486AF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1500</w:t>
      </w:r>
      <w:r>
        <w:tab/>
        <w:t>He made his Will.   (Plomer 505)</w:t>
      </w:r>
    </w:p>
    <w:p w14:paraId="6AA7568C" w14:textId="77777777" w:rsidR="00486AFC" w:rsidRDefault="00486AFC" w:rsidP="00486AF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30B03C0F" w14:textId="77777777" w:rsidR="00486AFC" w:rsidRDefault="00486AFC" w:rsidP="00486AF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73FCE74F" w14:textId="77777777" w:rsidR="00486AFC" w:rsidRDefault="00486AFC" w:rsidP="00486AF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 January 2018</w:t>
      </w:r>
    </w:p>
    <w:p w14:paraId="131BC8AE" w14:textId="77777777" w:rsidR="006B2F86" w:rsidRPr="00E71FC3" w:rsidRDefault="00486AF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0E5DB" w14:textId="77777777" w:rsidR="00486AFC" w:rsidRDefault="00486AFC" w:rsidP="00E71FC3">
      <w:pPr>
        <w:spacing w:after="0" w:line="240" w:lineRule="auto"/>
      </w:pPr>
      <w:r>
        <w:separator/>
      </w:r>
    </w:p>
  </w:endnote>
  <w:endnote w:type="continuationSeparator" w:id="0">
    <w:p w14:paraId="2F4491C7" w14:textId="77777777" w:rsidR="00486AFC" w:rsidRDefault="00486A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8169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E640C" w14:textId="77777777" w:rsidR="00486AFC" w:rsidRDefault="00486AFC" w:rsidP="00E71FC3">
      <w:pPr>
        <w:spacing w:after="0" w:line="240" w:lineRule="auto"/>
      </w:pPr>
      <w:r>
        <w:separator/>
      </w:r>
    </w:p>
  </w:footnote>
  <w:footnote w:type="continuationSeparator" w:id="0">
    <w:p w14:paraId="3602A897" w14:textId="77777777" w:rsidR="00486AFC" w:rsidRDefault="00486A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AFC"/>
    <w:rsid w:val="001A7C09"/>
    <w:rsid w:val="00486AF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7BE9B"/>
  <w15:chartTrackingRefBased/>
  <w15:docId w15:val="{A1013CDF-289F-418A-AC61-E601E38A8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2018-02-01T08:29:00Z</dcterms:created>
  <dcterms:modified xsi:type="dcterms:W3CDTF">2018-02-01T08:30:00Z</dcterms:modified>
</cp:coreProperties>
</file>